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E1DE7" w:rsidR="00A729EC" w:rsidP="006F1738" w:rsidRDefault="00A729EC" w14:paraId="400A2971" w14:textId="558ADC35">
      <w:pPr>
        <w:pStyle w:val="Stikktittel"/>
      </w:pPr>
    </w:p>
    <w:p w:rsidRPr="00DE1DE7" w:rsidR="00D47CE5" w:rsidP="006F1738" w:rsidRDefault="7B9AB7A7" w14:paraId="60E49ADB" w14:textId="4F237B6F">
      <w:pPr>
        <w:pStyle w:val="Overskrift1"/>
      </w:pPr>
      <w:r>
        <w:t>Vedlegg 3</w:t>
      </w:r>
      <w:r w:rsidR="00C63ADD">
        <w:t xml:space="preserve"> - Forbehold og avvik</w:t>
      </w:r>
    </w:p>
    <w:p w:rsidR="007D4C2B" w:rsidP="34125641" w:rsidRDefault="007D4C2B" w14:paraId="0DA25E6C" w14:textId="04C6EEF3">
      <w:pPr>
        <w:pStyle w:val="Ingress"/>
        <w:rPr>
          <w:b w:val="1"/>
          <w:bCs w:val="1"/>
        </w:rPr>
      </w:pPr>
      <w:r w:rsidRPr="34125641" w:rsidR="007D4C2B">
        <w:rPr>
          <w:b w:val="1"/>
          <w:bCs w:val="1"/>
        </w:rPr>
        <w:t>S</w:t>
      </w:r>
      <w:r w:rsidRPr="34125641" w:rsidR="4DDFD999">
        <w:rPr>
          <w:b w:val="1"/>
          <w:bCs w:val="1"/>
        </w:rPr>
        <w:t xml:space="preserve">kogmo VGS – </w:t>
      </w:r>
      <w:r w:rsidRPr="34125641" w:rsidR="4DDFD999">
        <w:rPr>
          <w:b w:val="1"/>
          <w:bCs w:val="1"/>
        </w:rPr>
        <w:t>Riving</w:t>
      </w:r>
      <w:r w:rsidRPr="34125641" w:rsidR="4DDFD999">
        <w:rPr>
          <w:b w:val="1"/>
          <w:bCs w:val="1"/>
        </w:rPr>
        <w:t xml:space="preserve"> og ombygging av arealer.</w:t>
      </w:r>
      <w:r w:rsidRPr="34125641" w:rsidR="007D4C2B">
        <w:rPr>
          <w:b w:val="1"/>
          <w:bCs w:val="1"/>
        </w:rPr>
        <w:t xml:space="preserve"> </w:t>
      </w:r>
    </w:p>
    <w:p w:rsidRPr="00F165DB" w:rsidR="001B01EC" w:rsidP="001B01EC" w:rsidRDefault="001B01EC" w14:paraId="6DA224F4" w14:textId="5C5B0292">
      <w:pPr>
        <w:rPr>
          <w:rFonts w:asciiTheme="majorHAnsi" w:hAnsiTheme="majorHAnsi" w:cstheme="majorHAnsi"/>
        </w:rPr>
      </w:pPr>
      <w:r w:rsidRPr="00F165DB">
        <w:rPr>
          <w:rFonts w:asciiTheme="majorHAnsi" w:hAnsiTheme="majorHAnsi" w:cstheme="majorHAnsi"/>
        </w:rPr>
        <w:t xml:space="preserve">Eventuelle forbehold og avvik skal føres i dette vedlegg. </w:t>
      </w:r>
    </w:p>
    <w:p w:rsidRPr="00903518" w:rsidR="000A682D" w:rsidP="001B01EC" w:rsidRDefault="000A682D" w14:paraId="50101E5F" w14:textId="1D8E54BB">
      <w:pPr>
        <w:rPr>
          <w:rFonts w:asciiTheme="majorHAnsi" w:hAnsiTheme="majorHAnsi" w:cstheme="majorHAnsi"/>
          <w:b/>
          <w:bCs/>
        </w:rPr>
      </w:pPr>
      <w:r w:rsidRPr="00903518">
        <w:rPr>
          <w:rFonts w:asciiTheme="majorHAnsi" w:hAnsiTheme="majorHAnsi" w:cstheme="majorHAnsi"/>
          <w:b/>
          <w:bCs/>
        </w:rPr>
        <w:t xml:space="preserve">Dersom tilbyder ikke har forbehold skal </w:t>
      </w:r>
      <w:r w:rsidR="00903518">
        <w:rPr>
          <w:rFonts w:asciiTheme="majorHAnsi" w:hAnsiTheme="majorHAnsi" w:cstheme="majorHAnsi"/>
          <w:b/>
          <w:bCs/>
        </w:rPr>
        <w:t>tilbyder</w:t>
      </w:r>
      <w:r w:rsidRPr="00903518">
        <w:rPr>
          <w:rFonts w:asciiTheme="majorHAnsi" w:hAnsiTheme="majorHAnsi" w:cstheme="majorHAnsi"/>
          <w:b/>
          <w:bCs/>
        </w:rPr>
        <w:t xml:space="preserve"> krysse av for dette her: </w:t>
      </w:r>
      <w:sdt>
        <w:sdtPr>
          <w:rPr>
            <w:rFonts w:asciiTheme="majorHAnsi" w:hAnsiTheme="majorHAnsi" w:cstheme="majorHAnsi"/>
            <w:b/>
            <w:bCs/>
          </w:rPr>
          <w:id w:val="-8982774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03518">
            <w:rPr>
              <w:rFonts w:ascii="Segoe UI Symbol" w:hAnsi="Segoe UI Symbol" w:eastAsia="MS Gothic" w:cs="Segoe UI Symbol"/>
              <w:b/>
              <w:bCs/>
            </w:rPr>
            <w:t>☐</w:t>
          </w:r>
        </w:sdtContent>
      </w:sdt>
    </w:p>
    <w:p w:rsidRPr="00F165DB" w:rsidR="001B01EC" w:rsidP="001B01EC" w:rsidRDefault="001B01EC" w14:paraId="00709A6F" w14:textId="77777777">
      <w:pPr>
        <w:rPr>
          <w:rFonts w:asciiTheme="majorHAnsi" w:hAnsiTheme="majorHAnsi" w:cstheme="majorHAnsi"/>
        </w:rPr>
      </w:pPr>
      <w:r w:rsidRPr="00F165DB">
        <w:rPr>
          <w:rFonts w:asciiTheme="majorHAnsi" w:hAnsiTheme="majorHAnsi" w:cstheme="majorHAnsi"/>
        </w:rPr>
        <w:t xml:space="preserve">Forbehold skal være presise og entydige slik at Oppdragsgiver kan vurdere dem uten kontakt med tilbyderen. </w:t>
      </w:r>
    </w:p>
    <w:p w:rsidRPr="00F165DB" w:rsidR="001B01EC" w:rsidP="001B01EC" w:rsidRDefault="001B01EC" w14:paraId="7AE1361D" w14:textId="77777777">
      <w:pPr>
        <w:rPr>
          <w:rFonts w:asciiTheme="majorHAnsi" w:hAnsiTheme="majorHAnsi" w:cstheme="majorHAnsi"/>
        </w:rPr>
      </w:pPr>
      <w:r w:rsidRPr="00F165DB">
        <w:rPr>
          <w:rFonts w:asciiTheme="majorHAnsi" w:hAnsiTheme="majorHAnsi" w:cstheme="majorHAnsi"/>
        </w:rPr>
        <w:t>Oppdragsgiver vil vurdere om forbeholdene er å anse som vesentlige avvik eller avvik/uklarheter som ikke må anses ubetydelige.</w:t>
      </w:r>
    </w:p>
    <w:p w:rsidRPr="00F165DB" w:rsidR="00CF2765" w:rsidP="00CF2765" w:rsidRDefault="00CF2765" w14:paraId="0A9C3018" w14:textId="4D1DEDBD">
      <w:pPr>
        <w:pStyle w:val="NormalWeb"/>
        <w:spacing w:before="0"/>
        <w:rPr>
          <w:rFonts w:asciiTheme="majorHAnsi" w:hAnsiTheme="majorHAnsi" w:cstheme="majorHAnsi"/>
          <w:color w:val="000000"/>
        </w:rPr>
      </w:pPr>
      <w:r w:rsidRPr="00F165DB">
        <w:rPr>
          <w:rFonts w:asciiTheme="majorHAnsi" w:hAnsiTheme="majorHAnsi" w:cstheme="majorHAnsi"/>
          <w:color w:val="000000"/>
        </w:rPr>
        <w:t xml:space="preserve">Tilbyder </w:t>
      </w:r>
      <w:r w:rsidRPr="00F165DB" w:rsidR="009E190F">
        <w:rPr>
          <w:rFonts w:asciiTheme="majorHAnsi" w:hAnsiTheme="majorHAnsi" w:cstheme="majorHAnsi"/>
          <w:color w:val="000000"/>
        </w:rPr>
        <w:t>skal</w:t>
      </w:r>
      <w:r w:rsidRPr="00F165DB">
        <w:rPr>
          <w:rFonts w:asciiTheme="majorHAnsi" w:hAnsiTheme="majorHAnsi" w:cstheme="majorHAnsi"/>
          <w:color w:val="000000"/>
        </w:rPr>
        <w:t xml:space="preserve"> benytte denne tabellen dersom det tas forbehold. </w:t>
      </w:r>
    </w:p>
    <w:p w:rsidRPr="00F165DB" w:rsidR="00CF2765" w:rsidP="00CF2765" w:rsidRDefault="00CF2765" w14:paraId="24EDCEC7" w14:textId="77777777">
      <w:pPr>
        <w:pStyle w:val="NormalWeb"/>
        <w:rPr>
          <w:rFonts w:asciiTheme="majorHAnsi" w:hAnsiTheme="majorHAnsi" w:cstheme="majorHAnsi"/>
          <w:color w:val="000000"/>
        </w:rPr>
      </w:pPr>
      <w:r w:rsidRPr="00F165DB">
        <w:rPr>
          <w:rFonts w:asciiTheme="majorHAnsi" w:hAnsiTheme="majorHAnsi" w:cstheme="majorHAnsi"/>
          <w:color w:val="000000"/>
        </w:rPr>
        <w:t>Det skal kun angis ett forbehold/avvik per tabell. Ved flere forbehold eller avvik, kopier tabell i ønsket antall.</w:t>
      </w:r>
      <w:r w:rsidRPr="00F165DB">
        <w:rPr>
          <w:rFonts w:asciiTheme="majorHAnsi" w:hAnsiTheme="majorHAnsi" w:cstheme="majorHAnsi"/>
          <w:i/>
          <w:color w:val="000000"/>
        </w:rPr>
        <w:t xml:space="preserve"> </w:t>
      </w:r>
    </w:p>
    <w:p w:rsidRPr="00F165DB" w:rsidR="00B37AEF" w:rsidP="001B01EC" w:rsidRDefault="00B37AEF" w14:paraId="594FEFB8" w14:textId="77777777">
      <w:pPr>
        <w:rPr>
          <w:rFonts w:asciiTheme="majorHAnsi" w:hAnsiTheme="majorHAnsi" w:cstheme="majorHAnsi"/>
        </w:rPr>
      </w:pP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759"/>
        <w:gridCol w:w="4755"/>
      </w:tblGrid>
      <w:tr w:rsidR="008F02F7" w:rsidTr="2E7C9D02" w14:paraId="10CCA68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8F02F7" w:rsidP="008F02F7" w:rsidRDefault="008F02F7" w14:paraId="4F2A93F3" w14:textId="26C704B9">
            <w:r>
              <w:t>Henvisning til dokument/bestemmelse:</w:t>
            </w:r>
          </w:p>
        </w:tc>
        <w:tc>
          <w:tcPr>
            <w:tcW w:w="4755" w:type="dxa"/>
          </w:tcPr>
          <w:p w:rsidR="008F02F7" w:rsidP="008F02F7" w:rsidRDefault="008F02F7" w14:paraId="2F7AB05D" w14:textId="63F6DD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:rsidTr="2E7C9D02" w14:paraId="510DF80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8F02F7" w:rsidP="008F02F7" w:rsidRDefault="008F02F7" w14:paraId="161D01C7" w14:textId="6BCA8BA1">
            <w:r>
              <w:t>Bestemmelsen lyder:</w:t>
            </w:r>
          </w:p>
        </w:tc>
        <w:tc>
          <w:tcPr>
            <w:tcW w:w="4755" w:type="dxa"/>
          </w:tcPr>
          <w:p w:rsidR="008F02F7" w:rsidP="008F02F7" w:rsidRDefault="008F02F7" w14:paraId="71D9F161" w14:textId="15830C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:rsidTr="2E7C9D02" w14:paraId="6B5E2B5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8F02F7" w:rsidP="008F02F7" w:rsidRDefault="008F02F7" w14:paraId="1FF0B34E" w14:textId="545B9B92">
            <w:r>
              <w:t>Foreslås endret til:</w:t>
            </w:r>
          </w:p>
        </w:tc>
        <w:tc>
          <w:tcPr>
            <w:tcW w:w="4755" w:type="dxa"/>
          </w:tcPr>
          <w:p w:rsidR="008F02F7" w:rsidP="008F02F7" w:rsidRDefault="008F02F7" w14:paraId="701B88DB" w14:textId="50431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:rsidTr="2E7C9D02" w14:paraId="40EAD73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8F02F7" w:rsidP="008F02F7" w:rsidRDefault="008F02F7" w14:paraId="16B2D86C" w14:textId="596C0216">
            <w:r>
              <w:t>Begrunnelse for endring:</w:t>
            </w:r>
          </w:p>
        </w:tc>
        <w:tc>
          <w:tcPr>
            <w:tcW w:w="4755" w:type="dxa"/>
          </w:tcPr>
          <w:p w:rsidR="008F02F7" w:rsidP="008F02F7" w:rsidRDefault="008F02F7" w14:paraId="662552EA" w14:textId="13E6E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:rsidTr="2E7C9D02" w14:paraId="1CBB18E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8F02F7" w:rsidP="008F02F7" w:rsidRDefault="008F02F7" w14:paraId="0C501F26" w14:textId="1F98DBDD">
            <w:r>
              <w:t>Konsekvens pris:</w:t>
            </w:r>
          </w:p>
        </w:tc>
        <w:tc>
          <w:tcPr>
            <w:tcW w:w="4755" w:type="dxa"/>
          </w:tcPr>
          <w:p w:rsidR="008F02F7" w:rsidP="008F02F7" w:rsidRDefault="008F02F7" w14:paraId="78C79C10" w14:textId="24F65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:rsidTr="2E7C9D02" w14:paraId="32E6F23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8F02F7" w:rsidP="008F02F7" w:rsidRDefault="008F02F7" w14:paraId="50B7694D" w14:textId="463766E8">
            <w:r>
              <w:t>Konsekvens fremdrift:</w:t>
            </w:r>
          </w:p>
        </w:tc>
        <w:tc>
          <w:tcPr>
            <w:tcW w:w="4755" w:type="dxa"/>
          </w:tcPr>
          <w:p w:rsidR="008F02F7" w:rsidP="008F02F7" w:rsidRDefault="008F02F7" w14:paraId="274F93D4" w14:textId="1F2AFB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  <w:tr w:rsidR="008F02F7" w:rsidTr="2E7C9D02" w14:paraId="08AA5BC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8F02F7" w:rsidP="008F02F7" w:rsidRDefault="008F02F7" w14:paraId="60E7561D" w14:textId="56739FE8">
            <w:r>
              <w:t>Øvrige kommentarer:</w:t>
            </w:r>
          </w:p>
        </w:tc>
        <w:tc>
          <w:tcPr>
            <w:tcW w:w="4755" w:type="dxa"/>
          </w:tcPr>
          <w:p w:rsidR="008F02F7" w:rsidP="008F02F7" w:rsidRDefault="008F02F7" w14:paraId="25DF7579" w14:textId="3EBF40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yellow"/>
              </w:rPr>
              <w:t>Sett inn t</w:t>
            </w:r>
            <w:r w:rsidRPr="00E11585">
              <w:rPr>
                <w:highlight w:val="yellow"/>
              </w:rPr>
              <w:t>ekst</w:t>
            </w:r>
          </w:p>
        </w:tc>
      </w:tr>
    </w:tbl>
    <w:p w:rsidR="007B4F96" w:rsidP="00540F09" w:rsidRDefault="007B4F96" w14:paraId="2C577D87" w14:textId="77777777"/>
    <w:p w:rsidR="007B4F96" w:rsidP="00540F09" w:rsidRDefault="007B4F96" w14:paraId="08872B66" w14:textId="77777777"/>
    <w:p w:rsidR="007B4F96" w:rsidP="00540F09" w:rsidRDefault="007B4F96" w14:paraId="303423D1" w14:textId="77777777"/>
    <w:p w:rsidR="007B4F96" w:rsidP="00540F09" w:rsidRDefault="007B4F96" w14:paraId="7B83D4B3" w14:textId="77777777"/>
    <w:p w:rsidR="007B4F96" w:rsidP="00540F09" w:rsidRDefault="007B4F96" w14:paraId="5CC4FA17" w14:textId="77777777"/>
    <w:p w:rsidRPr="007B4F96" w:rsidR="00540F09" w:rsidP="00540F09" w:rsidRDefault="00540F09" w14:paraId="5E9DBC01" w14:textId="0B83DD14">
      <w:pPr>
        <w:rPr>
          <w:b/>
          <w:bCs/>
        </w:rPr>
      </w:pPr>
      <w:r w:rsidRPr="007B4F96">
        <w:rPr>
          <w:b/>
          <w:bCs/>
        </w:rPr>
        <w:lastRenderedPageBreak/>
        <w:t xml:space="preserve">Endringer i den generelle avtaleteksten </w:t>
      </w:r>
      <w:r w:rsidRPr="007B4F96" w:rsidR="00D23AFA">
        <w:rPr>
          <w:b/>
          <w:bCs/>
        </w:rPr>
        <w:t>NS 8407 med vedlegg</w:t>
      </w:r>
    </w:p>
    <w:p w:rsidR="00540F09" w:rsidP="00540F09" w:rsidRDefault="005515EE" w14:paraId="61E4B0DC" w14:textId="4AFB8B3C">
      <w:r>
        <w:t>Leverandørens forslag til e</w:t>
      </w:r>
      <w:r w:rsidR="00540F09">
        <w:t>ndringer til den generelle avtaleteksten skal samles her</w:t>
      </w:r>
      <w:r>
        <w:t>. I kontrakten vil eventuelle endringer</w:t>
      </w:r>
      <w:r w:rsidR="001E2C0A">
        <w:t xml:space="preserve"> som godkjennes av Oppdragsgiver</w:t>
      </w:r>
      <w:r>
        <w:t xml:space="preserve"> implementeres i Bilag 4 – Endringer og tillegg til NS 8407. </w:t>
      </w:r>
    </w:p>
    <w:p w:rsidR="00540F09" w:rsidP="00540F09" w:rsidRDefault="00540F09" w14:paraId="751D28BD" w14:textId="71690F0D">
      <w:r>
        <w:t>Endringene til avtaleteksten skal fremkomme her, slik at teksten i den generelle avtaleteksten forblir uendret. Det må fremkomme klart og utvetydig hvilke bestemmelser i avtalen det er gjort endringer til og resultatet av endringen.</w:t>
      </w:r>
    </w:p>
    <w:p w:rsidR="00540F09" w:rsidP="00540F09" w:rsidRDefault="00540F09" w14:paraId="3598B97B" w14:textId="6035A505">
      <w:r>
        <w:t xml:space="preserve">Leverandøren bør imidlertid være oppmerksom på at avvik, forbehold og endringer i avtalen ved tilbudsinnlevering kan medføre at tilbudet blir avvist av </w:t>
      </w:r>
      <w:r w:rsidR="008F02F7">
        <w:t>Oppdragsgiver</w:t>
      </w:r>
      <w:r>
        <w:t>.</w:t>
      </w:r>
    </w:p>
    <w:p w:rsidRPr="00C8625E" w:rsidR="001C3B34" w:rsidP="001C3B34" w:rsidRDefault="001C3B34" w14:paraId="4E1F36B7" w14:textId="77777777">
      <w:pPr>
        <w:rPr>
          <w:b/>
          <w:bCs/>
          <w:kern w:val="0"/>
          <w:szCs w:val="20"/>
        </w:rPr>
      </w:pPr>
      <w:r w:rsidRPr="00C8625E">
        <w:rPr>
          <w:b/>
          <w:bCs/>
          <w:szCs w:val="20"/>
        </w:rPr>
        <w:t>Eksempel på endringstabell: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757"/>
        <w:gridCol w:w="4757"/>
      </w:tblGrid>
      <w:tr w:rsidR="001C3B34" w:rsidTr="001C3B34" w14:paraId="6D02F02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2" w:type="dxa"/>
          </w:tcPr>
          <w:p w:rsidR="001C3B34" w:rsidP="00540F09" w:rsidRDefault="00891705" w14:paraId="7067587F" w14:textId="4B4DB595">
            <w:r>
              <w:t>Punkt i avtalen</w:t>
            </w:r>
            <w:r w:rsidR="00BA391D">
              <w:t>:</w:t>
            </w:r>
          </w:p>
        </w:tc>
        <w:tc>
          <w:tcPr>
            <w:tcW w:w="4762" w:type="dxa"/>
          </w:tcPr>
          <w:p w:rsidR="001C3B34" w:rsidP="00540F09" w:rsidRDefault="00891705" w14:paraId="47BB06DC" w14:textId="138AA1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Erstattes med</w:t>
            </w:r>
          </w:p>
        </w:tc>
      </w:tr>
      <w:tr w:rsidR="001C3B34" w:rsidTr="001C3B34" w14:paraId="12CA27F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2" w:type="dxa"/>
          </w:tcPr>
          <w:p w:rsidRPr="00C8625E" w:rsidR="001C3B34" w:rsidP="00540F09" w:rsidRDefault="00722312" w14:paraId="24C4C86A" w14:textId="70C3579B">
            <w:pPr>
              <w:rPr>
                <w:b w:val="0"/>
                <w:bCs w:val="0"/>
              </w:rPr>
            </w:pPr>
            <w:r w:rsidRPr="00C8625E">
              <w:rPr>
                <w:b w:val="0"/>
                <w:bCs w:val="0"/>
                <w:highlight w:val="yellow"/>
              </w:rPr>
              <w:t>Kapittel x.x.x pkt.</w:t>
            </w:r>
            <w:r w:rsidRPr="00C8625E" w:rsidR="009D523D">
              <w:rPr>
                <w:b w:val="0"/>
                <w:bCs w:val="0"/>
                <w:highlight w:val="yellow"/>
              </w:rPr>
              <w:t>/avsnitt</w:t>
            </w:r>
          </w:p>
        </w:tc>
        <w:tc>
          <w:tcPr>
            <w:tcW w:w="4762" w:type="dxa"/>
          </w:tcPr>
          <w:p w:rsidR="001C3B34" w:rsidP="00540F09" w:rsidRDefault="00C8625E" w14:paraId="2C494ADF" w14:textId="77BC62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625E">
              <w:rPr>
                <w:highlight w:val="yellow"/>
              </w:rPr>
              <w:t>Ny formulering/tekst</w:t>
            </w:r>
          </w:p>
        </w:tc>
      </w:tr>
      <w:tr w:rsidR="001C3B34" w:rsidTr="001C3B34" w14:paraId="11A100E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2" w:type="dxa"/>
          </w:tcPr>
          <w:p w:rsidR="001C3B34" w:rsidP="00540F09" w:rsidRDefault="001C3B34" w14:paraId="706C68ED" w14:textId="77777777"/>
        </w:tc>
        <w:tc>
          <w:tcPr>
            <w:tcW w:w="4762" w:type="dxa"/>
          </w:tcPr>
          <w:p w:rsidR="001C3B34" w:rsidP="00540F09" w:rsidRDefault="001C3B34" w14:paraId="0A0234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540F09" w:rsidP="00540F09" w:rsidRDefault="00540F09" w14:paraId="756D3DB4" w14:textId="77777777"/>
    <w:p w:rsidR="00C23EFE" w:rsidP="00540F09" w:rsidRDefault="00C23EFE" w14:paraId="574EAD0C" w14:textId="77777777"/>
    <w:sectPr w:rsidR="00C23EFE" w:rsidSect="00042A96">
      <w:footerReference w:type="default" r:id="rId11"/>
      <w:headerReference w:type="first" r:id="rId12"/>
      <w:footerReference w:type="first" r:id="rId13"/>
      <w:pgSz w:w="11906" w:h="16838" w:orient="portrait"/>
      <w:pgMar w:top="1366" w:right="1191" w:bottom="1188" w:left="1191" w:header="709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7916" w:rsidP="00C81555" w:rsidRDefault="00BF7916" w14:paraId="5D5D8F83" w14:textId="77777777">
      <w:r>
        <w:separator/>
      </w:r>
    </w:p>
  </w:endnote>
  <w:endnote w:type="continuationSeparator" w:id="0">
    <w:p w:rsidR="00BF7916" w:rsidP="00C81555" w:rsidRDefault="00BF7916" w14:paraId="599BEA7C" w14:textId="77777777">
      <w:r>
        <w:continuationSeparator/>
      </w:r>
    </w:p>
  </w:endnote>
  <w:endnote w:type="continuationNotice" w:id="1">
    <w:p w:rsidR="00BF7916" w:rsidRDefault="00BF7916" w14:paraId="3105B90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B6EBA" w:rsidR="003C6DA0" w:rsidP="00C81555" w:rsidRDefault="003C6DA0" w14:paraId="4F4F3FDF" w14:textId="77777777">
    <w:pPr>
      <w:pStyle w:val="Bunntekst"/>
    </w:pPr>
    <w:r>
      <w:tab/>
    </w:r>
    <w:r>
      <w:tab/>
    </w:r>
    <w:r w:rsidRPr="00DB6EBA">
      <w:fldChar w:fldCharType="begin"/>
    </w:r>
    <w:r w:rsidRPr="00DB6EBA">
      <w:instrText xml:space="preserve"> PAGE  \* Arabic  \* MERGEFORMAT </w:instrText>
    </w:r>
    <w:r w:rsidRPr="00DB6EBA">
      <w:fldChar w:fldCharType="separate"/>
    </w:r>
    <w:r w:rsidRPr="00DB6EBA">
      <w:rPr>
        <w:noProof/>
      </w:rPr>
      <w:t>1</w:t>
    </w:r>
    <w:r w:rsidRPr="00DB6EB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12E" w:rsidRDefault="006E412E" w14:paraId="0E7D245D" w14:textId="77777777">
    <w:pPr>
      <w:pStyle w:val="Bunntekst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7916" w:rsidP="00C81555" w:rsidRDefault="00BF7916" w14:paraId="08A541F0" w14:textId="77777777">
      <w:r>
        <w:separator/>
      </w:r>
    </w:p>
  </w:footnote>
  <w:footnote w:type="continuationSeparator" w:id="0">
    <w:p w:rsidR="00BF7916" w:rsidP="00C81555" w:rsidRDefault="00BF7916" w14:paraId="7DD021CF" w14:textId="77777777">
      <w:r>
        <w:continuationSeparator/>
      </w:r>
    </w:p>
  </w:footnote>
  <w:footnote w:type="continuationNotice" w:id="1">
    <w:p w:rsidR="00BF7916" w:rsidRDefault="00BF7916" w14:paraId="0F68E02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6E412E" w:rsidRDefault="006E412E" w14:paraId="21179BA4" w14:textId="77777777">
    <w:pPr>
      <w:pStyle w:val="Topptekst"/>
    </w:pPr>
    <w:r w:rsidRPr="00DE1DE7">
      <w:rPr>
        <w:noProof/>
      </w:rPr>
      <w:drawing>
        <wp:anchor distT="0" distB="478790" distL="114300" distR="114300" simplePos="0" relativeHeight="251658240" behindDoc="0" locked="1" layoutInCell="1" allowOverlap="1" wp14:anchorId="36250CD3" wp14:editId="4669CA87">
          <wp:simplePos x="0" y="0"/>
          <wp:positionH relativeFrom="margin">
            <wp:posOffset>0</wp:posOffset>
          </wp:positionH>
          <wp:positionV relativeFrom="page">
            <wp:posOffset>504190</wp:posOffset>
          </wp:positionV>
          <wp:extent cx="1479600" cy="450000"/>
          <wp:effectExtent l="0" t="0" r="6350" b="7620"/>
          <wp:wrapTopAndBottom/>
          <wp:docPr id="395424984" name="Logo" descr="Telemark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424984" name="Logo" descr="Telemark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6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hint="default" w:ascii="Symbol" w:hAnsi="Symbol" w:cs="Times New Roman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hint="default" w:ascii="Symbol" w:hAnsi="Symbol" w:cs="Times New Roman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hint="default" w:ascii="Wingdings" w:hAnsi="Wingdings" w:cs="Times New Roman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hint="default" w:ascii="Symbol" w:hAnsi="Symbol" w:cs="Times New Roman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hint="default" w:ascii="Symbol" w:hAnsi="Symbol" w:cs="Times New Roman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hint="default" w:ascii="Symbol" w:hAnsi="Symbol" w:cs="Times New Roman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hint="default" w:ascii="Symbol" w:hAnsi="Symbol" w:cs="Times New Roman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hint="default" w:ascii="Symbol" w:hAnsi="Symbol" w:cs="Times New Roman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hint="default" w:ascii="Symbol" w:hAnsi="Symbol" w:cs="Times New Roman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hint="default" w:ascii="Symbol" w:hAnsi="Symbol" w:cs="Times New Roman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hint="default" w:ascii="Calibri" w:hAnsi="Calibri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72195583">
    <w:abstractNumId w:val="20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5"/>
  </w:num>
  <w:num w:numId="7" w16cid:durableId="538317176">
    <w:abstractNumId w:val="13"/>
  </w:num>
  <w:num w:numId="8" w16cid:durableId="572551481">
    <w:abstractNumId w:val="19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7"/>
  </w:num>
  <w:num w:numId="12" w16cid:durableId="2047171508">
    <w:abstractNumId w:val="16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4"/>
  </w:num>
  <w:num w:numId="20" w16cid:durableId="1892377101">
    <w:abstractNumId w:val="12"/>
  </w:num>
  <w:num w:numId="21" w16cid:durableId="15666005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3B8"/>
    <w:rsid w:val="00015D8C"/>
    <w:rsid w:val="000168D8"/>
    <w:rsid w:val="00030939"/>
    <w:rsid w:val="000428EA"/>
    <w:rsid w:val="00042A96"/>
    <w:rsid w:val="000435AB"/>
    <w:rsid w:val="0006144B"/>
    <w:rsid w:val="00071142"/>
    <w:rsid w:val="000811F8"/>
    <w:rsid w:val="000A682D"/>
    <w:rsid w:val="000B08E7"/>
    <w:rsid w:val="000B7AD2"/>
    <w:rsid w:val="000D3E8E"/>
    <w:rsid w:val="000E2D6B"/>
    <w:rsid w:val="000E5FFF"/>
    <w:rsid w:val="000F021E"/>
    <w:rsid w:val="0011532F"/>
    <w:rsid w:val="00124FCE"/>
    <w:rsid w:val="001343F5"/>
    <w:rsid w:val="00155C73"/>
    <w:rsid w:val="001643B5"/>
    <w:rsid w:val="0016768D"/>
    <w:rsid w:val="00171CAD"/>
    <w:rsid w:val="00184CB4"/>
    <w:rsid w:val="001A5099"/>
    <w:rsid w:val="001B01EC"/>
    <w:rsid w:val="001C3B34"/>
    <w:rsid w:val="001E2C0A"/>
    <w:rsid w:val="001F3ACB"/>
    <w:rsid w:val="00230148"/>
    <w:rsid w:val="00264112"/>
    <w:rsid w:val="00271607"/>
    <w:rsid w:val="002871D7"/>
    <w:rsid w:val="002A4574"/>
    <w:rsid w:val="002F0A15"/>
    <w:rsid w:val="00317BBE"/>
    <w:rsid w:val="003230AC"/>
    <w:rsid w:val="003410B9"/>
    <w:rsid w:val="00356C61"/>
    <w:rsid w:val="00396831"/>
    <w:rsid w:val="003B79F2"/>
    <w:rsid w:val="003C6DA0"/>
    <w:rsid w:val="003D166D"/>
    <w:rsid w:val="003E509D"/>
    <w:rsid w:val="003E5CD3"/>
    <w:rsid w:val="00423A33"/>
    <w:rsid w:val="00462432"/>
    <w:rsid w:val="00473F7B"/>
    <w:rsid w:val="004966CD"/>
    <w:rsid w:val="004D0472"/>
    <w:rsid w:val="004D2A81"/>
    <w:rsid w:val="004F27D2"/>
    <w:rsid w:val="004F6768"/>
    <w:rsid w:val="0051011D"/>
    <w:rsid w:val="00512539"/>
    <w:rsid w:val="0051385E"/>
    <w:rsid w:val="00513EDE"/>
    <w:rsid w:val="00540F09"/>
    <w:rsid w:val="005515EE"/>
    <w:rsid w:val="005708B9"/>
    <w:rsid w:val="005748B8"/>
    <w:rsid w:val="00582A77"/>
    <w:rsid w:val="00586165"/>
    <w:rsid w:val="00594C38"/>
    <w:rsid w:val="005C58F8"/>
    <w:rsid w:val="005D277A"/>
    <w:rsid w:val="005F04A0"/>
    <w:rsid w:val="005F3BEE"/>
    <w:rsid w:val="00612130"/>
    <w:rsid w:val="00616CB0"/>
    <w:rsid w:val="006170B6"/>
    <w:rsid w:val="00636BBE"/>
    <w:rsid w:val="0064619C"/>
    <w:rsid w:val="0064738B"/>
    <w:rsid w:val="00672469"/>
    <w:rsid w:val="00684E77"/>
    <w:rsid w:val="006B0098"/>
    <w:rsid w:val="006B0D7A"/>
    <w:rsid w:val="006B7BB0"/>
    <w:rsid w:val="006D4358"/>
    <w:rsid w:val="006D7D12"/>
    <w:rsid w:val="006E0B07"/>
    <w:rsid w:val="006E412E"/>
    <w:rsid w:val="006F1738"/>
    <w:rsid w:val="006F4F8D"/>
    <w:rsid w:val="00700F1C"/>
    <w:rsid w:val="00715346"/>
    <w:rsid w:val="00722312"/>
    <w:rsid w:val="00727BD5"/>
    <w:rsid w:val="00730501"/>
    <w:rsid w:val="00733698"/>
    <w:rsid w:val="00735F57"/>
    <w:rsid w:val="00783ED8"/>
    <w:rsid w:val="0079482C"/>
    <w:rsid w:val="007A1E26"/>
    <w:rsid w:val="007B3E4D"/>
    <w:rsid w:val="007B4F96"/>
    <w:rsid w:val="007D4C2B"/>
    <w:rsid w:val="007D58E4"/>
    <w:rsid w:val="007E1850"/>
    <w:rsid w:val="007F3B4C"/>
    <w:rsid w:val="008032BC"/>
    <w:rsid w:val="00822D0E"/>
    <w:rsid w:val="00854A28"/>
    <w:rsid w:val="00876B68"/>
    <w:rsid w:val="008913CF"/>
    <w:rsid w:val="00891705"/>
    <w:rsid w:val="008B1F53"/>
    <w:rsid w:val="008B1F96"/>
    <w:rsid w:val="008C60A4"/>
    <w:rsid w:val="008D793E"/>
    <w:rsid w:val="008F02F7"/>
    <w:rsid w:val="00901D89"/>
    <w:rsid w:val="00903518"/>
    <w:rsid w:val="009166FB"/>
    <w:rsid w:val="00930B8E"/>
    <w:rsid w:val="00941A34"/>
    <w:rsid w:val="00954E3A"/>
    <w:rsid w:val="00962FB0"/>
    <w:rsid w:val="00977F3F"/>
    <w:rsid w:val="009976FD"/>
    <w:rsid w:val="009A3E34"/>
    <w:rsid w:val="009B0189"/>
    <w:rsid w:val="009C1E58"/>
    <w:rsid w:val="009D5113"/>
    <w:rsid w:val="009D523D"/>
    <w:rsid w:val="009E190F"/>
    <w:rsid w:val="00A07EF4"/>
    <w:rsid w:val="00A263B8"/>
    <w:rsid w:val="00A365D7"/>
    <w:rsid w:val="00A40898"/>
    <w:rsid w:val="00A46D46"/>
    <w:rsid w:val="00A569E3"/>
    <w:rsid w:val="00A729EC"/>
    <w:rsid w:val="00A72C70"/>
    <w:rsid w:val="00A82997"/>
    <w:rsid w:val="00A90B8A"/>
    <w:rsid w:val="00A938F2"/>
    <w:rsid w:val="00AB0320"/>
    <w:rsid w:val="00AB1B0B"/>
    <w:rsid w:val="00AB5F17"/>
    <w:rsid w:val="00AB6C1D"/>
    <w:rsid w:val="00AC5F39"/>
    <w:rsid w:val="00AC7F61"/>
    <w:rsid w:val="00AD0520"/>
    <w:rsid w:val="00B058C8"/>
    <w:rsid w:val="00B1223F"/>
    <w:rsid w:val="00B37AEF"/>
    <w:rsid w:val="00B56847"/>
    <w:rsid w:val="00B67757"/>
    <w:rsid w:val="00B84969"/>
    <w:rsid w:val="00B86C49"/>
    <w:rsid w:val="00BA391D"/>
    <w:rsid w:val="00BA5517"/>
    <w:rsid w:val="00BD46F1"/>
    <w:rsid w:val="00BE35C8"/>
    <w:rsid w:val="00BF7916"/>
    <w:rsid w:val="00C10511"/>
    <w:rsid w:val="00C11421"/>
    <w:rsid w:val="00C12D1F"/>
    <w:rsid w:val="00C23EFE"/>
    <w:rsid w:val="00C41FA0"/>
    <w:rsid w:val="00C560B7"/>
    <w:rsid w:val="00C63ADD"/>
    <w:rsid w:val="00C77237"/>
    <w:rsid w:val="00C812CF"/>
    <w:rsid w:val="00C81555"/>
    <w:rsid w:val="00C83071"/>
    <w:rsid w:val="00C8625E"/>
    <w:rsid w:val="00CB0E51"/>
    <w:rsid w:val="00CB37E7"/>
    <w:rsid w:val="00CC06A3"/>
    <w:rsid w:val="00CC0D38"/>
    <w:rsid w:val="00CD6A01"/>
    <w:rsid w:val="00CE3723"/>
    <w:rsid w:val="00CE4F69"/>
    <w:rsid w:val="00CF2765"/>
    <w:rsid w:val="00D051F5"/>
    <w:rsid w:val="00D17B9C"/>
    <w:rsid w:val="00D23AFA"/>
    <w:rsid w:val="00D47CE5"/>
    <w:rsid w:val="00D55342"/>
    <w:rsid w:val="00D6321A"/>
    <w:rsid w:val="00D64723"/>
    <w:rsid w:val="00D778BD"/>
    <w:rsid w:val="00D92F90"/>
    <w:rsid w:val="00D95E4D"/>
    <w:rsid w:val="00D97E5B"/>
    <w:rsid w:val="00DB1A27"/>
    <w:rsid w:val="00DB2E0D"/>
    <w:rsid w:val="00DB6EBA"/>
    <w:rsid w:val="00DE1DE7"/>
    <w:rsid w:val="00DE6EFF"/>
    <w:rsid w:val="00DF7710"/>
    <w:rsid w:val="00E11585"/>
    <w:rsid w:val="00E250C4"/>
    <w:rsid w:val="00E4146F"/>
    <w:rsid w:val="00E41A95"/>
    <w:rsid w:val="00E9734A"/>
    <w:rsid w:val="00ED173F"/>
    <w:rsid w:val="00EE3CEA"/>
    <w:rsid w:val="00EE4E4D"/>
    <w:rsid w:val="00EF0738"/>
    <w:rsid w:val="00EF2E7D"/>
    <w:rsid w:val="00F165DB"/>
    <w:rsid w:val="00F321D2"/>
    <w:rsid w:val="00F534CF"/>
    <w:rsid w:val="00F74970"/>
    <w:rsid w:val="00F822E0"/>
    <w:rsid w:val="00FA2580"/>
    <w:rsid w:val="00FC5F0D"/>
    <w:rsid w:val="00FE2568"/>
    <w:rsid w:val="01EFC6C1"/>
    <w:rsid w:val="1B4480B9"/>
    <w:rsid w:val="1CD7CD8D"/>
    <w:rsid w:val="1DB98997"/>
    <w:rsid w:val="2E37B026"/>
    <w:rsid w:val="2E7C9D02"/>
    <w:rsid w:val="34125641"/>
    <w:rsid w:val="34E081AA"/>
    <w:rsid w:val="3B711989"/>
    <w:rsid w:val="3E8814D3"/>
    <w:rsid w:val="4B67D9FD"/>
    <w:rsid w:val="4DDFD999"/>
    <w:rsid w:val="5CAF7F5F"/>
    <w:rsid w:val="5FC6751A"/>
    <w:rsid w:val="6008DC0B"/>
    <w:rsid w:val="6ACDC593"/>
    <w:rsid w:val="726200D0"/>
    <w:rsid w:val="7B9AB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A6658"/>
  <w15:chartTrackingRefBased/>
  <w15:docId w15:val="{490D6B6A-D493-427B-B1F3-82681DA9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5FFF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hAnsiTheme="majorHAnsi" w:eastAsiaTheme="majorEastAsia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6321A"/>
    <w:pPr>
      <w:keepNext/>
      <w:keepLines/>
      <w:spacing w:before="210" w:after="0"/>
      <w:outlineLvl w:val="2"/>
    </w:pPr>
    <w:rPr>
      <w:rFonts w:asciiTheme="majorHAnsi" w:hAnsiTheme="majorHAnsi" w:eastAsiaTheme="majorEastAsia" w:cstheme="majorBidi"/>
      <w:b/>
      <w:bCs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styleId="BunntekstTegn" w:customStyle="1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styleId="Ingress" w:customStyle="1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D6321A"/>
    <w:rPr>
      <w:rFonts w:asciiTheme="majorHAnsi" w:hAnsiTheme="majorHAnsi" w:eastAsiaTheme="majorEastAsia" w:cstheme="majorBidi"/>
      <w:b/>
      <w:bCs/>
      <w:color w:val="000000" w:themeColor="text1"/>
      <w:sz w:val="28"/>
      <w:szCs w:val="28"/>
      <w:lang w:val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D6321A"/>
    <w:rPr>
      <w:rFonts w:asciiTheme="majorHAnsi" w:hAnsiTheme="majorHAnsi" w:eastAsiaTheme="majorEastAsia" w:cstheme="majorBidi"/>
      <w:b/>
      <w:bCs/>
      <w:color w:val="000000" w:themeColor="text1"/>
      <w:sz w:val="24"/>
      <w:szCs w:val="24"/>
      <w:lang w:val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D6321A"/>
    <w:rPr>
      <w:rFonts w:asciiTheme="majorHAnsi" w:hAnsiTheme="majorHAnsi" w:eastAsiaTheme="majorEastAsia" w:cstheme="majorBidi"/>
      <w:b/>
      <w:bCs/>
      <w:color w:val="000000" w:themeColor="text1"/>
      <w:sz w:val="48"/>
      <w:szCs w:val="48"/>
    </w:rPr>
  </w:style>
  <w:style w:type="paragraph" w:styleId="Stikktittel" w:customStyle="1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39"/>
    <w:rsid w:val="0007114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styleId="FKListe" w:customStyle="1">
    <w:name w:val="FK Liste"/>
    <w:uiPriority w:val="99"/>
    <w:rsid w:val="005C58F8"/>
    <w:pPr>
      <w:numPr>
        <w:numId w:val="8"/>
      </w:numPr>
    </w:pPr>
  </w:style>
  <w:style w:type="table" w:styleId="1Vann" w:customStyle="1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color="C6D9DF" w:sz="6" w:space="0"/>
          <w:bottom w:val="single" w:color="C6D9DF" w:sz="6" w:space="0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styleId="2Nype" w:customStyle="1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color="F8DCD5" w:sz="6" w:space="0"/>
          <w:bottom w:val="single" w:color="F8DCD5" w:sz="6" w:space="0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styleId="3Siv" w:customStyle="1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color="F7E7D4" w:sz="6" w:space="0"/>
          <w:bottom w:val="single" w:color="F7E7D4" w:sz="6" w:space="0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styleId="4Sortoghvit" w:customStyle="1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semiHidden/>
    <w:unhideWhenUsed/>
    <w:rsid w:val="00CF2765"/>
    <w:pPr>
      <w:spacing w:before="210" w:after="0" w:line="240" w:lineRule="auto"/>
    </w:pPr>
    <w:rPr>
      <w:rFonts w:ascii="Times New Roman" w:hAnsi="Times New Roman" w:eastAsia="Times New Roman" w:cs="Times New Roman"/>
      <w:color w:val="auto"/>
      <w:kern w:val="0"/>
    </w:rPr>
  </w:style>
  <w:style w:type="table" w:styleId="Rutenettabell1lys">
    <w:name w:val="Grid Table 1 Light"/>
    <w:basedOn w:val="Vanligtabell"/>
    <w:uiPriority w:val="46"/>
    <w:rsid w:val="006F4F8D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Pr>
      <w:kern w:val="16"/>
      <w:sz w:val="20"/>
      <w:szCs w:val="20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g0809\OneDrive%20-%20Telemark%20fylkeskommune\Ingrid%20OneDrive\ANSKAFFELSER\MALER\Word%20maler%20for%20nye%20fylker\Telemark-Enkel-Wordmal-BM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3BE1F5-5C34-43F8-9DED-D94D24B43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Telemark-Enkel-Wordmal-BM</ap:Template>
  <ap:Application>Microsoft Word for the web</ap:Application>
  <ap:DocSecurity>0</ap:DocSecurity>
  <ap:ScaleCrop>false</ap:ScaleCrop>
  <ap:Company>Telemark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Sanda Ytterbøe</dc:creator>
  <keywords/>
  <dc:description/>
  <lastModifiedBy>Sofie Olsen Nøtnes</lastModifiedBy>
  <revision>38</revision>
  <dcterms:created xsi:type="dcterms:W3CDTF">2024-05-24T17:36:00.0000000Z</dcterms:created>
  <dcterms:modified xsi:type="dcterms:W3CDTF">2026-06-03T13:08:40.1129145Z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  <property fmtid="{D5CDD505-2E9C-101B-9397-08002B2CF9AE}" pid="3" name="MediaServiceImageTags">
    <vt:lpwstr/>
  </property>
  <property fmtid="{D5CDD505-2E9C-101B-9397-08002B2CF9AE}" pid="4" name="Order">
    <vt:r8>3600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